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D6475" w:rsidR="001E41F3" w:rsidRPr="00443C94" w:rsidRDefault="001E41F3">
      <w:pPr>
        <w:pStyle w:val="CRCoverPage"/>
        <w:tabs>
          <w:tab w:val="right" w:pos="9639"/>
        </w:tabs>
        <w:spacing w:after="0"/>
        <w:rPr>
          <w:b/>
          <w:i/>
          <w:sz w:val="28"/>
        </w:rPr>
      </w:pPr>
      <w:r w:rsidRPr="00443C94">
        <w:rPr>
          <w:b/>
          <w:sz w:val="24"/>
        </w:rPr>
        <w:t xml:space="preserve">3GPP </w:t>
      </w:r>
      <w:r w:rsidR="00A61D72" w:rsidRPr="00443C94">
        <w:rPr>
          <w:b/>
          <w:sz w:val="24"/>
        </w:rPr>
        <w:t>RAN WG3 Meeting #123</w:t>
      </w:r>
      <w:r w:rsidRPr="00443C94">
        <w:rPr>
          <w:b/>
          <w:i/>
          <w:sz w:val="28"/>
        </w:rPr>
        <w:tab/>
      </w:r>
      <w:r w:rsidR="00594E64" w:rsidRPr="00594E64">
        <w:rPr>
          <w:b/>
          <w:i/>
          <w:sz w:val="28"/>
        </w:rPr>
        <w:t>R3-240213</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599C087B" w:rsidR="001E41F3" w:rsidRPr="00443C94" w:rsidRDefault="00E87AAA" w:rsidP="00E13F3D">
            <w:pPr>
              <w:pStyle w:val="CRCoverPage"/>
              <w:spacing w:after="0"/>
              <w:jc w:val="right"/>
              <w:rPr>
                <w:b/>
                <w:sz w:val="28"/>
              </w:rPr>
            </w:pPr>
            <w:fldSimple w:instr=" DOCPROPERTY  Spec#  \* MERGEFORMAT ">
              <w:r w:rsidR="00A61D72" w:rsidRPr="00443C94">
                <w:rPr>
                  <w:b/>
                  <w:sz w:val="28"/>
                </w:rPr>
                <w:t>38.</w:t>
              </w:r>
              <w:r w:rsidR="00BA2F93">
                <w:rPr>
                  <w:b/>
                  <w:sz w:val="28"/>
                </w:rPr>
                <w:t>300</w:t>
              </w:r>
            </w:fldSimple>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77777777" w:rsidR="001E41F3" w:rsidRPr="00443C94" w:rsidRDefault="00E87AAA" w:rsidP="00547111">
            <w:pPr>
              <w:pStyle w:val="CRCoverPage"/>
              <w:spacing w:after="0"/>
            </w:pPr>
            <w:fldSimple w:instr=" DOCPROPERTY  Cr#  \* MERGEFORMAT ">
              <w:r w:rsidR="00E13F3D" w:rsidRPr="00443C94">
                <w:rPr>
                  <w:b/>
                  <w:sz w:val="28"/>
                </w:rPr>
                <w:t>&lt;CR#&gt;</w:t>
              </w:r>
            </w:fldSimple>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14E3AD94" w:rsidR="001E41F3" w:rsidRPr="00443C94" w:rsidRDefault="001E41F3" w:rsidP="00E13F3D">
            <w:pPr>
              <w:pStyle w:val="CRCoverPage"/>
              <w:spacing w:after="0"/>
              <w:jc w:val="center"/>
              <w:rPr>
                <w:b/>
              </w:rPr>
            </w:pP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70356161" w:rsidR="001E41F3" w:rsidRPr="00443C94" w:rsidRDefault="00E87AAA">
            <w:pPr>
              <w:pStyle w:val="CRCoverPage"/>
              <w:spacing w:after="0"/>
              <w:jc w:val="center"/>
              <w:rPr>
                <w:sz w:val="28"/>
              </w:rPr>
            </w:pPr>
            <w:fldSimple w:instr=" DOCPROPERTY  Version  \* MERGEFORMAT ">
              <w:r w:rsidR="00A61D72" w:rsidRPr="00443C94">
                <w:rPr>
                  <w:b/>
                  <w:sz w:val="28"/>
                </w:rPr>
                <w:t>18.0.0</w:t>
              </w:r>
            </w:fldSimple>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A6F97" w:rsidR="00F25D98" w:rsidRPr="00443C94" w:rsidRDefault="00F25D98" w:rsidP="001E41F3">
            <w:pPr>
              <w:pStyle w:val="CRCoverPage"/>
              <w:spacing w:after="0"/>
              <w:jc w:val="center"/>
              <w:rPr>
                <w:b/>
                <w:bCs/>
                <w:caps/>
                <w:lang w:eastAsia="zh-CN"/>
              </w:rPr>
            </w:pP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05C65CEE" w:rsidR="001E41F3" w:rsidRPr="00443C94" w:rsidRDefault="001E577C">
            <w:pPr>
              <w:pStyle w:val="CRCoverPage"/>
              <w:spacing w:after="0"/>
              <w:ind w:left="100"/>
            </w:pPr>
            <w:r w:rsidRPr="00443C94">
              <w:t xml:space="preserve">Corrections on </w:t>
            </w:r>
            <w:proofErr w:type="spellStart"/>
            <w:r w:rsidR="00EC1597">
              <w:t>Q</w:t>
            </w:r>
            <w:r w:rsidR="00EC1597">
              <w:rPr>
                <w:rFonts w:hint="eastAsia"/>
                <w:lang w:eastAsia="zh-CN"/>
              </w:rPr>
              <w:t>oE</w:t>
            </w:r>
            <w:proofErr w:type="spellEnd"/>
            <w:r w:rsidR="00EC1597">
              <w:t xml:space="preserve"> </w:t>
            </w:r>
            <w:r w:rsidR="00973E53">
              <w:t>in RRC_INACTIVE</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76BA6F81" w:rsidR="001E41F3" w:rsidRPr="00443C94" w:rsidRDefault="001E577C">
            <w:pPr>
              <w:pStyle w:val="CRCoverPage"/>
              <w:spacing w:after="0"/>
              <w:ind w:left="100"/>
            </w:pPr>
            <w:r w:rsidRPr="00443C94">
              <w:t>Lenovo</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3FE6E450" w:rsidR="001E41F3" w:rsidRPr="00443C94" w:rsidRDefault="00F914E8">
            <w:pPr>
              <w:pStyle w:val="CRCoverPage"/>
              <w:spacing w:after="0"/>
              <w:ind w:left="100"/>
            </w:pPr>
            <w:proofErr w:type="spellStart"/>
            <w:r w:rsidRPr="00BA2F93">
              <w:t>NR_QoE_enh</w:t>
            </w:r>
            <w:proofErr w:type="spellEnd"/>
            <w:r w:rsidRPr="00BA2F93">
              <w:t>-Core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4962F762" w:rsidR="001E41F3" w:rsidRPr="00443C94" w:rsidRDefault="000A4B9F">
            <w:pPr>
              <w:pStyle w:val="CRCoverPage"/>
              <w:spacing w:after="0"/>
              <w:ind w:left="100"/>
            </w:pPr>
            <w:r w:rsidRPr="00443C94">
              <w:t>2024-</w:t>
            </w:r>
            <w:r w:rsidR="00BE13CF" w:rsidRPr="00443C94">
              <w:t>02-26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E87AAA" w:rsidP="00D24991">
            <w:pPr>
              <w:pStyle w:val="CRCoverPage"/>
              <w:spacing w:after="0"/>
              <w:ind w:left="100" w:right="-609"/>
              <w:rPr>
                <w:b/>
              </w:rPr>
            </w:pPr>
            <w:fldSimple w:instr=" DOCPROPERTY  Cat  \* MERGEFORMAT ">
              <w:r w:rsidR="00BE13CF" w:rsidRPr="00443C94">
                <w:rPr>
                  <w:b/>
                </w:rPr>
                <w:t>F</w:t>
              </w:r>
            </w:fldSimple>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t>F</w:t>
            </w:r>
            <w:r w:rsidRPr="00443C94">
              <w:rPr>
                <w:i/>
                <w:sz w:val="18"/>
              </w:rPr>
              <w:t xml:space="preserve">  (correction)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7C23FAB9" w14:textId="4521D610" w:rsidR="004E43A6" w:rsidRPr="002A2233" w:rsidRDefault="00157102" w:rsidP="002A2233">
            <w:pPr>
              <w:pStyle w:val="CRCoverPage"/>
              <w:numPr>
                <w:ilvl w:val="0"/>
                <w:numId w:val="21"/>
              </w:numPr>
              <w:spacing w:afterLines="50"/>
              <w:ind w:left="459" w:hanging="357"/>
            </w:pPr>
            <w:proofErr w:type="spellStart"/>
            <w:r>
              <w:rPr>
                <w:rFonts w:eastAsia="宋体"/>
              </w:rPr>
              <w:t>Currect</w:t>
            </w:r>
            <w:proofErr w:type="spellEnd"/>
            <w:r>
              <w:rPr>
                <w:rFonts w:eastAsia="宋体"/>
              </w:rPr>
              <w:t xml:space="preserve"> text only </w:t>
            </w:r>
            <w:proofErr w:type="spellStart"/>
            <w:r>
              <w:rPr>
                <w:rFonts w:eastAsia="宋体"/>
              </w:rPr>
              <w:t>mentiones</w:t>
            </w:r>
            <w:proofErr w:type="spellEnd"/>
            <w:r>
              <w:rPr>
                <w:rFonts w:eastAsia="宋体"/>
              </w:rPr>
              <w:t xml:space="preserve"> th</w:t>
            </w:r>
            <w:r w:rsidR="002A2233">
              <w:rPr>
                <w:rFonts w:eastAsia="宋体"/>
              </w:rPr>
              <w:t>at</w:t>
            </w:r>
            <w:r>
              <w:rPr>
                <w:rFonts w:eastAsia="宋体"/>
              </w:rPr>
              <w:t xml:space="preserve"> </w:t>
            </w:r>
            <w:r w:rsidR="002A2233">
              <w:rPr>
                <w:rFonts w:eastAsia="宋体"/>
              </w:rPr>
              <w:t>f</w:t>
            </w:r>
            <w:r w:rsidR="002A2233" w:rsidRPr="002A2233">
              <w:rPr>
                <w:rFonts w:eastAsia="宋体"/>
              </w:rPr>
              <w:t xml:space="preserve">or MBS broadcast, </w:t>
            </w:r>
            <w:proofErr w:type="spellStart"/>
            <w:r w:rsidR="002A2233" w:rsidRPr="002A2233">
              <w:rPr>
                <w:rFonts w:eastAsia="宋体"/>
              </w:rPr>
              <w:t>QoE</w:t>
            </w:r>
            <w:proofErr w:type="spellEnd"/>
            <w:r w:rsidR="002A2233" w:rsidRPr="002A2233">
              <w:rPr>
                <w:rFonts w:eastAsia="宋体"/>
              </w:rPr>
              <w:t xml:space="preserve"> measurement collection may continue during the RRC_INACTIVE and RRC_IDLE</w:t>
            </w:r>
            <w:r w:rsidR="002A2233">
              <w:rPr>
                <w:rFonts w:eastAsia="宋体"/>
              </w:rPr>
              <w:t>. The description about MBS multicast is missing in the text.</w:t>
            </w:r>
          </w:p>
          <w:p w14:paraId="60EE1336" w14:textId="3D1A366C" w:rsidR="002A2233" w:rsidRDefault="00DB61E9" w:rsidP="00FF3FE8">
            <w:pPr>
              <w:pStyle w:val="CRCoverPage"/>
              <w:numPr>
                <w:ilvl w:val="0"/>
                <w:numId w:val="21"/>
              </w:numPr>
              <w:spacing w:after="0"/>
            </w:pPr>
            <w:r w:rsidRPr="00DB61E9">
              <w:t>For multicast service and session, the terminologies 5GC Shared MBS traffic delivery and 5GC Individual MBS traffic delivery modes are used instead of multicast and unicast transmission modes</w:t>
            </w:r>
            <w:r>
              <w:t>.</w:t>
            </w:r>
          </w:p>
          <w:p w14:paraId="708AA7DE" w14:textId="2AA0F6AC" w:rsidR="00830138" w:rsidRPr="00443C94" w:rsidRDefault="00830138" w:rsidP="00830138">
            <w:pPr>
              <w:pStyle w:val="CRCoverPage"/>
              <w:spacing w:after="0"/>
              <w:ind w:left="100"/>
            </w:pP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3E470EB9" w14:textId="3E4D6EE2" w:rsidR="001E41F3" w:rsidRDefault="00DB61E9" w:rsidP="00DB61E9">
            <w:pPr>
              <w:pStyle w:val="CRCoverPage"/>
              <w:numPr>
                <w:ilvl w:val="0"/>
                <w:numId w:val="22"/>
              </w:numPr>
              <w:spacing w:afterLines="50"/>
            </w:pPr>
            <w:r>
              <w:t xml:space="preserve">It is clarified that </w:t>
            </w:r>
            <w:r w:rsidR="00662385">
              <w:t>f</w:t>
            </w:r>
            <w:r w:rsidR="00662385" w:rsidRPr="00662385">
              <w:t xml:space="preserve">or </w:t>
            </w:r>
            <w:proofErr w:type="spellStart"/>
            <w:r w:rsidR="00662385" w:rsidRPr="00662385">
              <w:t>QoE</w:t>
            </w:r>
            <w:proofErr w:type="spellEnd"/>
            <w:r w:rsidR="00662385" w:rsidRPr="00662385">
              <w:t xml:space="preserve"> session pertaining to data flows received via MBS multicast, </w:t>
            </w:r>
            <w:proofErr w:type="spellStart"/>
            <w:r w:rsidR="00662385" w:rsidRPr="00662385">
              <w:t>QoE</w:t>
            </w:r>
            <w:proofErr w:type="spellEnd"/>
            <w:r w:rsidR="00662385" w:rsidRPr="00662385">
              <w:t xml:space="preserve"> measurement collection may continue during the RRC_INACTIVE</w:t>
            </w:r>
            <w:r w:rsidR="00662385">
              <w:t>.</w:t>
            </w:r>
          </w:p>
          <w:p w14:paraId="0EE2246B" w14:textId="78357AE5" w:rsidR="00662385" w:rsidRPr="00443C94" w:rsidRDefault="007B76CC" w:rsidP="00DB61E9">
            <w:pPr>
              <w:pStyle w:val="CRCoverPage"/>
              <w:numPr>
                <w:ilvl w:val="0"/>
                <w:numId w:val="22"/>
              </w:numPr>
              <w:spacing w:afterLines="50"/>
            </w:pPr>
            <w:r>
              <w:rPr>
                <w:rFonts w:hint="eastAsia"/>
                <w:lang w:eastAsia="zh-CN"/>
              </w:rPr>
              <w:t>C</w:t>
            </w:r>
            <w:r>
              <w:rPr>
                <w:lang w:eastAsia="zh-CN"/>
              </w:rPr>
              <w:t xml:space="preserve">hange the </w:t>
            </w:r>
            <w:r w:rsidRPr="00DB61E9">
              <w:t>multicast and unicast transmission modes</w:t>
            </w:r>
            <w:r>
              <w:t xml:space="preserve"> to </w:t>
            </w:r>
            <w:r w:rsidRPr="00DB61E9">
              <w:t>5GC Shared MBS traffic delivery and 5GC Individual MBS traffic delivery modes</w:t>
            </w:r>
            <w:r>
              <w:t xml:space="preserve"> to align the terminologies with MBS.</w:t>
            </w: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Pr="00443C94"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7C5C93AC" w:rsidR="002E65FB" w:rsidRPr="00443C94" w:rsidRDefault="002E65FB" w:rsidP="002E65FB">
            <w:pPr>
              <w:pStyle w:val="CRCoverPage"/>
              <w:spacing w:after="0"/>
              <w:ind w:left="100"/>
              <w:rPr>
                <w:lang w:eastAsia="zh-CN"/>
              </w:rPr>
            </w:pPr>
            <w:r w:rsidRPr="00443C94">
              <w:rPr>
                <w:lang w:eastAsia="zh-CN"/>
              </w:rPr>
              <w:t xml:space="preserve">This CR only has an impact on the </w:t>
            </w:r>
            <w:proofErr w:type="spellStart"/>
            <w:r w:rsidR="00A845FB">
              <w:rPr>
                <w:lang w:eastAsia="zh-CN"/>
              </w:rPr>
              <w:t>QoE</w:t>
            </w:r>
            <w:proofErr w:type="spellEnd"/>
            <w:r w:rsidR="00A845FB">
              <w:rPr>
                <w:lang w:eastAsia="zh-CN"/>
              </w:rPr>
              <w:t xml:space="preserve"> measurement </w:t>
            </w:r>
            <w:r w:rsidR="00B43F1F">
              <w:rPr>
                <w:lang w:eastAsia="zh-CN"/>
              </w:rPr>
              <w:t xml:space="preserve">in </w:t>
            </w:r>
            <w:r w:rsidR="007B76CC">
              <w:rPr>
                <w:lang w:eastAsia="zh-CN"/>
              </w:rPr>
              <w:t xml:space="preserve">RRC_INACTIVE </w:t>
            </w:r>
            <w:r w:rsidRPr="00443C94">
              <w:rPr>
                <w:lang w:eastAsia="zh-CN"/>
              </w:rPr>
              <w:t>function.</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109CCECD" w14:textId="326A7FD8" w:rsidR="001E41F3" w:rsidRDefault="0059503A">
            <w:pPr>
              <w:pStyle w:val="CRCoverPage"/>
              <w:spacing w:after="0"/>
              <w:ind w:left="100"/>
              <w:rPr>
                <w:rFonts w:eastAsia="宋体"/>
              </w:rPr>
            </w:pPr>
            <w:r>
              <w:rPr>
                <w:rFonts w:eastAsia="宋体"/>
              </w:rPr>
              <w:t xml:space="preserve">The description about </w:t>
            </w:r>
            <w:proofErr w:type="spellStart"/>
            <w:r>
              <w:rPr>
                <w:rFonts w:eastAsia="宋体"/>
              </w:rPr>
              <w:t>QoE</w:t>
            </w:r>
            <w:proofErr w:type="spellEnd"/>
            <w:r>
              <w:rPr>
                <w:rFonts w:eastAsia="宋体"/>
              </w:rPr>
              <w:t xml:space="preserve"> measurement in RRC_INACTIVE for multicast is missing.</w:t>
            </w:r>
          </w:p>
          <w:p w14:paraId="25456DBF" w14:textId="3EF9F0CA" w:rsidR="0059503A" w:rsidRDefault="0059503A">
            <w:pPr>
              <w:pStyle w:val="CRCoverPage"/>
              <w:spacing w:after="0"/>
              <w:ind w:left="100"/>
              <w:rPr>
                <w:lang w:eastAsia="zh-CN"/>
              </w:rPr>
            </w:pPr>
            <w:r>
              <w:rPr>
                <w:rFonts w:eastAsia="宋体"/>
                <w:lang w:eastAsia="zh-CN"/>
              </w:rPr>
              <w:t xml:space="preserve">The </w:t>
            </w:r>
            <w:proofErr w:type="spellStart"/>
            <w:r>
              <w:rPr>
                <w:rFonts w:eastAsia="宋体"/>
                <w:lang w:eastAsia="zh-CN"/>
              </w:rPr>
              <w:t>termologies</w:t>
            </w:r>
            <w:proofErr w:type="spellEnd"/>
            <w:r>
              <w:rPr>
                <w:rFonts w:eastAsia="宋体"/>
                <w:lang w:eastAsia="zh-CN"/>
              </w:rPr>
              <w:t xml:space="preserve"> </w:t>
            </w:r>
            <w:r w:rsidRPr="00DB61E9">
              <w:t>multicast and unicast transmission modes</w:t>
            </w:r>
            <w:r>
              <w:t xml:space="preserve"> are not defined </w:t>
            </w:r>
            <w:r w:rsidR="003B3282">
              <w:t xml:space="preserve">for </w:t>
            </w:r>
            <w:r>
              <w:t>MBS</w:t>
            </w:r>
            <w:r w:rsidR="003B3282">
              <w:t>.</w:t>
            </w:r>
          </w:p>
          <w:p w14:paraId="5C4BEB44" w14:textId="3E990D37" w:rsidR="00CD1856" w:rsidRPr="00B43F1F"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66841883" w:rsidR="001E41F3" w:rsidRPr="00443C94" w:rsidRDefault="00E87AAA">
            <w:pPr>
              <w:pStyle w:val="CRCoverPage"/>
              <w:spacing w:after="0"/>
              <w:ind w:left="100"/>
              <w:rPr>
                <w:lang w:eastAsia="zh-CN"/>
              </w:rPr>
            </w:pPr>
            <w:r>
              <w:rPr>
                <w:rFonts w:hint="eastAsia"/>
                <w:lang w:eastAsia="zh-CN"/>
              </w:rPr>
              <w:t>2</w:t>
            </w:r>
            <w:r>
              <w:rPr>
                <w:lang w:eastAsia="zh-CN"/>
              </w:rPr>
              <w:t>1.3</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A38D7" w:rsidR="001E41F3" w:rsidRPr="00443C94" w:rsidRDefault="006A5660">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77777777" w:rsidR="001E41F3" w:rsidRPr="00443C94" w:rsidRDefault="00145D43">
            <w:pPr>
              <w:pStyle w:val="CRCoverPage"/>
              <w:spacing w:after="0"/>
              <w:ind w:left="99"/>
            </w:pPr>
            <w:r w:rsidRPr="00443C94">
              <w:t xml:space="preserve">TS/TR ... CR ... </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3970D" w:rsidR="001E41F3" w:rsidRPr="00443C94" w:rsidRDefault="006A5660">
            <w:pPr>
              <w:pStyle w:val="CRCoverPage"/>
              <w:spacing w:after="0"/>
              <w:jc w:val="center"/>
              <w:rPr>
                <w:b/>
                <w:caps/>
                <w:lang w:eastAsia="zh-CN"/>
              </w:rPr>
            </w:pPr>
            <w:r>
              <w:rPr>
                <w:rFonts w:hint="eastAsia"/>
                <w:b/>
                <w:caps/>
                <w:lang w:eastAsia="zh-CN"/>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 xml:space="preserve">(show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6ACCF" w:rsidR="001E41F3" w:rsidRPr="00443C94" w:rsidRDefault="006A5660">
            <w:pPr>
              <w:pStyle w:val="CRCoverPage"/>
              <w:spacing w:after="0"/>
              <w:jc w:val="center"/>
              <w:rPr>
                <w:b/>
                <w:caps/>
                <w:lang w:eastAsia="zh-CN"/>
              </w:rPr>
            </w:pPr>
            <w:r>
              <w:rPr>
                <w:rFonts w:hint="eastAsia"/>
                <w:b/>
                <w:caps/>
                <w:lang w:eastAsia="zh-CN"/>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7759814" w14:textId="77777777" w:rsidR="001E41F3" w:rsidRPr="00443C94" w:rsidRDefault="001E41F3">
      <w:pPr>
        <w:pStyle w:val="CRCoverPage"/>
        <w:spacing w:after="0"/>
        <w:rPr>
          <w:sz w:val="8"/>
          <w:szCs w:val="8"/>
        </w:rPr>
      </w:pPr>
    </w:p>
    <w:p w14:paraId="1557EA72" w14:textId="77777777" w:rsidR="001E41F3" w:rsidRPr="00443C94" w:rsidRDefault="001E41F3">
      <w:pPr>
        <w:sectPr w:rsidR="001E41F3" w:rsidRPr="00443C94">
          <w:headerReference w:type="even" r:id="rId12"/>
          <w:footnotePr>
            <w:numRestart w:val="eachSect"/>
          </w:footnotePr>
          <w:pgSz w:w="11907" w:h="16840" w:code="9"/>
          <w:pgMar w:top="1418" w:right="1134" w:bottom="1134" w:left="1134" w:header="680" w:footer="567" w:gutter="0"/>
          <w:cols w:space="720"/>
        </w:sectPr>
      </w:pPr>
    </w:p>
    <w:p w14:paraId="68C9CD36" w14:textId="283455B3" w:rsidR="001E41F3" w:rsidRDefault="00C50263" w:rsidP="00380072">
      <w:pPr>
        <w:jc w:val="center"/>
        <w:rPr>
          <w:b/>
          <w:bCs/>
          <w:color w:val="C00000"/>
          <w:lang w:eastAsia="zh-CN"/>
        </w:rPr>
      </w:pPr>
      <w:r w:rsidRPr="00C50263">
        <w:rPr>
          <w:rFonts w:hint="eastAsia"/>
          <w:b/>
          <w:bCs/>
          <w:color w:val="C00000"/>
          <w:lang w:eastAsia="zh-CN"/>
        </w:rPr>
        <w:lastRenderedPageBreak/>
        <w:t>-</w:t>
      </w:r>
      <w:r w:rsidRPr="00C50263">
        <w:rPr>
          <w:b/>
          <w:bCs/>
          <w:color w:val="C00000"/>
          <w:lang w:eastAsia="zh-CN"/>
        </w:rPr>
        <w:t>----------------------------------------------------- Change</w:t>
      </w:r>
      <w:r w:rsidR="00274E7D">
        <w:rPr>
          <w:b/>
          <w:bCs/>
          <w:color w:val="C00000"/>
          <w:lang w:eastAsia="zh-CN"/>
        </w:rPr>
        <w:t xml:space="preserve"> Start</w:t>
      </w:r>
      <w:r w:rsidRPr="00C50263">
        <w:rPr>
          <w:b/>
          <w:bCs/>
          <w:color w:val="C00000"/>
          <w:lang w:eastAsia="zh-CN"/>
        </w:rPr>
        <w:t xml:space="preserve"> ---------------------------------------------------------------</w:t>
      </w:r>
    </w:p>
    <w:p w14:paraId="476280CA" w14:textId="77777777" w:rsidR="00F064D9" w:rsidRPr="00E96F07" w:rsidRDefault="00F064D9" w:rsidP="00F064D9">
      <w:pPr>
        <w:pStyle w:val="20"/>
      </w:pPr>
      <w:bookmarkStart w:id="1" w:name="_Toc155991824"/>
      <w:r w:rsidRPr="00E96F07">
        <w:t>21.3</w:t>
      </w:r>
      <w:r w:rsidRPr="00E96F07">
        <w:tab/>
      </w:r>
      <w:proofErr w:type="spellStart"/>
      <w:r w:rsidRPr="00E96F07">
        <w:t>QoE</w:t>
      </w:r>
      <w:proofErr w:type="spellEnd"/>
      <w:r w:rsidRPr="00E96F07">
        <w:t xml:space="preserve"> Measurement Continuity for Mobility</w:t>
      </w:r>
      <w:bookmarkEnd w:id="1"/>
    </w:p>
    <w:p w14:paraId="28F397F5" w14:textId="77777777" w:rsidR="00F064D9" w:rsidRPr="00E96F07" w:rsidRDefault="00F064D9" w:rsidP="00F064D9">
      <w:proofErr w:type="spellStart"/>
      <w:r w:rsidRPr="00E96F07">
        <w:t>QoE</w:t>
      </w:r>
      <w:proofErr w:type="spellEnd"/>
      <w:r w:rsidRPr="00E96F07">
        <w:t xml:space="preserve"> measurement collection continuity for intra-system intra-RAT handover is supported, with the Area Scope parameters configured by the OAM, where the network is responsible for keeping track of whether the UE is inside or outside the area scope. A UE continues an ongoing </w:t>
      </w:r>
      <w:proofErr w:type="spellStart"/>
      <w:r w:rsidRPr="00E96F07">
        <w:t>QoE</w:t>
      </w:r>
      <w:proofErr w:type="spellEnd"/>
      <w:r w:rsidRPr="00E96F07">
        <w:t xml:space="preserve"> measurement even if it leaves the area scope, unless the network indicates to the UE to release the </w:t>
      </w:r>
      <w:r w:rsidRPr="00E96F07">
        <w:rPr>
          <w:rFonts w:eastAsia="宋体"/>
          <w:lang w:eastAsia="zh-CN"/>
        </w:rPr>
        <w:t>application layer</w:t>
      </w:r>
      <w:r w:rsidRPr="00E96F07">
        <w:t xml:space="preserve"> measurement configuration.</w:t>
      </w:r>
    </w:p>
    <w:p w14:paraId="24194BED" w14:textId="77777777" w:rsidR="00F064D9" w:rsidRPr="00E96F07" w:rsidRDefault="00F064D9" w:rsidP="00F064D9">
      <w:r w:rsidRPr="00E96F07">
        <w:t xml:space="preserve">For the handover, the source gNB may transmit the information related to one or more application layer measurement configurations of the UE to the target gNB via </w:t>
      </w:r>
      <w:proofErr w:type="spellStart"/>
      <w:r w:rsidRPr="00E96F07">
        <w:t>XnAP</w:t>
      </w:r>
      <w:proofErr w:type="spellEnd"/>
      <w:r w:rsidRPr="00E96F07">
        <w:t xml:space="preserve"> or NGAP. For signalling-based </w:t>
      </w:r>
      <w:proofErr w:type="spellStart"/>
      <w:r w:rsidRPr="00E96F07">
        <w:t>QoE</w:t>
      </w:r>
      <w:proofErr w:type="spellEnd"/>
      <w:r w:rsidRPr="00E96F07">
        <w:t>, the service type</w:t>
      </w:r>
      <w:r w:rsidRPr="00E96F07">
        <w:rPr>
          <w:rFonts w:eastAsia="宋体"/>
          <w:lang w:eastAsia="zh-CN"/>
        </w:rPr>
        <w:t xml:space="preserve"> indication</w:t>
      </w:r>
      <w:r w:rsidRPr="00E96F07">
        <w:t xml:space="preserve">, </w:t>
      </w:r>
      <w:proofErr w:type="spellStart"/>
      <w:r w:rsidRPr="00E96F07">
        <w:t>QoE</w:t>
      </w:r>
      <w:proofErr w:type="spellEnd"/>
      <w:r w:rsidRPr="00E96F07">
        <w:t xml:space="preserve"> reference, and, optionally, the MCE IP address, measurement configuration application layer ID, MDT alignment information, area scope, slice support list for QMC</w:t>
      </w:r>
      <w:r w:rsidRPr="00E96F07">
        <w:rPr>
          <w:rFonts w:eastAsia="宋体"/>
          <w:lang w:eastAsia="zh-CN"/>
        </w:rPr>
        <w:t xml:space="preserve">, available RAN visible </w:t>
      </w:r>
      <w:proofErr w:type="spellStart"/>
      <w:r w:rsidRPr="00E96F07">
        <w:rPr>
          <w:rFonts w:eastAsia="宋体"/>
          <w:lang w:eastAsia="zh-CN"/>
        </w:rPr>
        <w:t>QoE</w:t>
      </w:r>
      <w:proofErr w:type="spellEnd"/>
      <w:r w:rsidRPr="00E96F07">
        <w:rPr>
          <w:rFonts w:eastAsia="宋体"/>
          <w:lang w:eastAsia="zh-CN"/>
        </w:rPr>
        <w:t xml:space="preserve"> metrics</w:t>
      </w:r>
      <w:r w:rsidRPr="00E96F07">
        <w:t xml:space="preserve"> and measurement status are passed to the target gNB. For management-based </w:t>
      </w:r>
      <w:proofErr w:type="spellStart"/>
      <w:r w:rsidRPr="00E96F07">
        <w:t>QoE</w:t>
      </w:r>
      <w:proofErr w:type="spellEnd"/>
      <w:r w:rsidRPr="00E96F07">
        <w:t>, the service type</w:t>
      </w:r>
      <w:r w:rsidRPr="00E96F07">
        <w:rPr>
          <w:rFonts w:eastAsia="宋体"/>
          <w:lang w:eastAsia="zh-CN"/>
        </w:rPr>
        <w:t xml:space="preserve"> indication</w:t>
      </w:r>
      <w:r w:rsidRPr="00E96F07">
        <w:t xml:space="preserve">, measurement configuration application layer ID, the MCE IP address and </w:t>
      </w:r>
      <w:proofErr w:type="spellStart"/>
      <w:r w:rsidRPr="00E96F07">
        <w:t>QoE</w:t>
      </w:r>
      <w:proofErr w:type="spellEnd"/>
      <w:r w:rsidRPr="00E96F07">
        <w:t xml:space="preserve"> measurement status are passed to the target gNB. For RRC_INACTIVE state mobility, </w:t>
      </w:r>
      <w:proofErr w:type="spellStart"/>
      <w:r w:rsidRPr="00E96F07">
        <w:t>QoE</w:t>
      </w:r>
      <w:proofErr w:type="spellEnd"/>
      <w:r w:rsidRPr="00E96F07">
        <w:t xml:space="preserve"> measurement configuration(s) of a specific UE can be retrieved from the gNB hosting the UE context when it resumes to the RRC_CONNECTED state.</w:t>
      </w:r>
    </w:p>
    <w:p w14:paraId="7982863B" w14:textId="77777777" w:rsidR="00F064D9" w:rsidRPr="00E96F07" w:rsidRDefault="00F064D9" w:rsidP="00F064D9">
      <w:r w:rsidRPr="00E96F07">
        <w:t xml:space="preserve">For signalling-based </w:t>
      </w:r>
      <w:proofErr w:type="spellStart"/>
      <w:r w:rsidRPr="00E96F07">
        <w:t>QoE</w:t>
      </w:r>
      <w:proofErr w:type="spellEnd"/>
      <w:r w:rsidRPr="00E96F07">
        <w:t xml:space="preserve">, at handover to a target gNB that supports </w:t>
      </w:r>
      <w:proofErr w:type="spellStart"/>
      <w:r w:rsidRPr="00E96F07">
        <w:t>QoE</w:t>
      </w:r>
      <w:proofErr w:type="spellEnd"/>
      <w:r w:rsidRPr="00E96F07">
        <w:t xml:space="preserve"> measurement collection, the target gNB decides which of the application layer measurement configurations should be kept or released, e.g., based on application layer measurement configuration information received from the source gNB in </w:t>
      </w:r>
      <w:proofErr w:type="spellStart"/>
      <w:r w:rsidRPr="00E96F07">
        <w:t>Xn</w:t>
      </w:r>
      <w:proofErr w:type="spellEnd"/>
      <w:r w:rsidRPr="00E96F07">
        <w:t>/N</w:t>
      </w:r>
      <w:r w:rsidRPr="00E96F07">
        <w:rPr>
          <w:lang w:eastAsia="zh-CN"/>
        </w:rPr>
        <w:t>G</w:t>
      </w:r>
      <w:r w:rsidRPr="00E96F07">
        <w:t xml:space="preserve"> signalling.</w:t>
      </w:r>
    </w:p>
    <w:p w14:paraId="1F647C0C" w14:textId="77777777" w:rsidR="00F064D9" w:rsidRPr="00E96F07" w:rsidRDefault="00F064D9" w:rsidP="00F064D9">
      <w:r w:rsidRPr="00E96F07">
        <w:t xml:space="preserve">The continuity of </w:t>
      </w:r>
      <w:proofErr w:type="spellStart"/>
      <w:r w:rsidRPr="00E96F07">
        <w:t>QoE</w:t>
      </w:r>
      <w:proofErr w:type="spellEnd"/>
      <w:r w:rsidRPr="00E96F07">
        <w:t xml:space="preserve"> measurement configuration and reporting in NR-DC scenario is supported as specified in TS 37.340 [21].</w:t>
      </w:r>
    </w:p>
    <w:p w14:paraId="6CF7A083" w14:textId="77777777" w:rsidR="00F064D9" w:rsidRDefault="00F064D9" w:rsidP="00F064D9">
      <w:pPr>
        <w:rPr>
          <w:ins w:id="2" w:author="Lenovo" w:date="2024-02-05T16:13:00Z"/>
        </w:rPr>
      </w:pPr>
      <w:r w:rsidRPr="00E96F07">
        <w:t xml:space="preserve">For </w:t>
      </w:r>
      <w:proofErr w:type="spellStart"/>
      <w:r w:rsidRPr="00E96F07">
        <w:t>QoE</w:t>
      </w:r>
      <w:proofErr w:type="spellEnd"/>
      <w:r w:rsidRPr="00E96F07">
        <w:t xml:space="preserve"> sessions pertaining to data flows received via MBS broadcast, </w:t>
      </w:r>
      <w:proofErr w:type="spellStart"/>
      <w:r w:rsidRPr="00E96F07">
        <w:t>QoE</w:t>
      </w:r>
      <w:proofErr w:type="spellEnd"/>
      <w:r w:rsidRPr="00E96F07">
        <w:t xml:space="preserve"> measurement collection may continue during the RRC_INACTIVE and RRC_IDLE.</w:t>
      </w:r>
    </w:p>
    <w:p w14:paraId="187F0315" w14:textId="66DE1C57" w:rsidR="00CC3C3E" w:rsidRPr="00CC3C3E" w:rsidRDefault="00CC3C3E" w:rsidP="00F064D9">
      <w:ins w:id="3" w:author="Lenovo" w:date="2024-02-05T16:13:00Z">
        <w:r w:rsidRPr="00E96F07">
          <w:t xml:space="preserve">For </w:t>
        </w:r>
        <w:proofErr w:type="spellStart"/>
        <w:r w:rsidRPr="00E96F07">
          <w:t>QoE</w:t>
        </w:r>
        <w:proofErr w:type="spellEnd"/>
        <w:r w:rsidRPr="00E96F07">
          <w:t xml:space="preserve"> sessions pertaining to data flows received via MBS </w:t>
        </w:r>
      </w:ins>
      <w:ins w:id="4" w:author="Lenovo" w:date="2024-02-05T16:14:00Z">
        <w:r>
          <w:t>multicast</w:t>
        </w:r>
      </w:ins>
      <w:ins w:id="5" w:author="Lenovo" w:date="2024-02-05T16:13:00Z">
        <w:r w:rsidRPr="00E96F07">
          <w:t xml:space="preserve">, </w:t>
        </w:r>
        <w:proofErr w:type="spellStart"/>
        <w:r w:rsidRPr="00E96F07">
          <w:t>QoE</w:t>
        </w:r>
        <w:proofErr w:type="spellEnd"/>
        <w:r w:rsidRPr="00E96F07">
          <w:t xml:space="preserve"> measurement collection may continue during the RRC_INACTIVE.</w:t>
        </w:r>
      </w:ins>
    </w:p>
    <w:p w14:paraId="72D5BEB8" w14:textId="77777777" w:rsidR="00F064D9" w:rsidRPr="00E96F07" w:rsidRDefault="00F064D9" w:rsidP="00F064D9">
      <w:r w:rsidRPr="00E96F07">
        <w:t>Upon UE</w:t>
      </w:r>
      <w:r>
        <w:t>'</w:t>
      </w:r>
      <w:r w:rsidRPr="00E96F07">
        <w:t xml:space="preserve">s transition from RRC_IDLE to RRC_CONNECTED, the gNB serving the UE should ensure that it does not release an already configured signalling-based </w:t>
      </w:r>
      <w:proofErr w:type="spellStart"/>
      <w:r w:rsidRPr="00E96F07">
        <w:t>QoE</w:t>
      </w:r>
      <w:proofErr w:type="spellEnd"/>
      <w:r w:rsidRPr="00E96F07">
        <w:t xml:space="preserve"> measurement configuration for the sake of configuring a new management-based </w:t>
      </w:r>
      <w:proofErr w:type="spellStart"/>
      <w:r w:rsidRPr="00E96F07">
        <w:t>QoE</w:t>
      </w:r>
      <w:proofErr w:type="spellEnd"/>
      <w:r w:rsidRPr="00E96F07">
        <w:t xml:space="preserve"> measurement configuration.</w:t>
      </w:r>
    </w:p>
    <w:p w14:paraId="0D027FE0" w14:textId="598D711D" w:rsidR="00F064D9" w:rsidRPr="00E96F07" w:rsidRDefault="00F064D9" w:rsidP="00F064D9">
      <w:proofErr w:type="spellStart"/>
      <w:r w:rsidRPr="00E96F07">
        <w:rPr>
          <w:lang w:eastAsia="zh-CN"/>
        </w:rPr>
        <w:t>QoE</w:t>
      </w:r>
      <w:proofErr w:type="spellEnd"/>
      <w:r w:rsidRPr="00E96F07">
        <w:rPr>
          <w:lang w:eastAsia="zh-CN"/>
        </w:rPr>
        <w:t xml:space="preserve"> measurements for ongoing sessions should be continued when switching between</w:t>
      </w:r>
      <w:del w:id="6" w:author="Lenovo" w:date="2024-02-05T16:15:00Z">
        <w:r w:rsidRPr="00E96F07" w:rsidDel="0089320D">
          <w:rPr>
            <w:lang w:eastAsia="zh-CN"/>
          </w:rPr>
          <w:delText xml:space="preserve"> MBS multicast</w:delText>
        </w:r>
      </w:del>
      <w:ins w:id="7" w:author="Lenovo" w:date="2024-02-05T16:15:00Z">
        <w:r w:rsidR="00A74E50">
          <w:rPr>
            <w:lang w:eastAsia="zh-CN"/>
          </w:rPr>
          <w:t>5GC Shared MBS traffic delivery</w:t>
        </w:r>
      </w:ins>
      <w:r w:rsidRPr="00E96F07">
        <w:rPr>
          <w:lang w:eastAsia="zh-CN"/>
        </w:rPr>
        <w:t xml:space="preserve"> and </w:t>
      </w:r>
      <w:del w:id="8" w:author="Lenovo" w:date="2024-02-05T16:15:00Z">
        <w:r w:rsidRPr="00E96F07" w:rsidDel="00A74E50">
          <w:rPr>
            <w:lang w:eastAsia="zh-CN"/>
          </w:rPr>
          <w:delText xml:space="preserve">unicast transmission </w:delText>
        </w:r>
      </w:del>
      <w:ins w:id="9" w:author="Lenovo" w:date="2024-02-05T16:16:00Z">
        <w:r w:rsidR="00274E7D">
          <w:rPr>
            <w:lang w:eastAsia="zh-CN"/>
          </w:rPr>
          <w:t>5GC Individual MBS traffic delivery</w:t>
        </w:r>
        <w:r w:rsidR="00274E7D" w:rsidRPr="00E96F07">
          <w:rPr>
            <w:lang w:eastAsia="zh-CN"/>
          </w:rPr>
          <w:t xml:space="preserve"> </w:t>
        </w:r>
      </w:ins>
      <w:r w:rsidRPr="00E96F07">
        <w:rPr>
          <w:lang w:eastAsia="zh-CN"/>
        </w:rPr>
        <w:t>modes</w:t>
      </w:r>
      <w:ins w:id="10" w:author="Lenovo" w:date="2024-02-05T16:16:00Z">
        <w:r w:rsidR="00274E7D">
          <w:rPr>
            <w:lang w:eastAsia="zh-CN"/>
          </w:rPr>
          <w:t xml:space="preserve"> for MBS multicast</w:t>
        </w:r>
      </w:ins>
      <w:r w:rsidRPr="00E96F07">
        <w:rPr>
          <w:lang w:eastAsia="zh-CN"/>
        </w:rPr>
        <w:t>.</w:t>
      </w:r>
    </w:p>
    <w:p w14:paraId="33F05E90" w14:textId="77777777" w:rsidR="00F064D9" w:rsidRPr="00E96F07" w:rsidRDefault="00F064D9" w:rsidP="00F064D9">
      <w:pPr>
        <w:rPr>
          <w:lang w:eastAsia="zh-CN"/>
        </w:rPr>
      </w:pPr>
      <w:r w:rsidRPr="00E96F07">
        <w:rPr>
          <w:lang w:eastAsia="zh-CN"/>
        </w:rPr>
        <w:t xml:space="preserve">When the UE resumes the connection with a gNB that does not support </w:t>
      </w:r>
      <w:proofErr w:type="spellStart"/>
      <w:r w:rsidRPr="00E96F07">
        <w:rPr>
          <w:lang w:eastAsia="zh-CN"/>
        </w:rPr>
        <w:t>QoE</w:t>
      </w:r>
      <w:proofErr w:type="spellEnd"/>
      <w:r w:rsidRPr="00E96F07">
        <w:rPr>
          <w:lang w:eastAsia="zh-CN"/>
        </w:rPr>
        <w:t>, the UE releases all application layer measurement configurations.</w:t>
      </w:r>
    </w:p>
    <w:p w14:paraId="276877E8" w14:textId="77777777" w:rsidR="00F064D9" w:rsidRPr="00E96F07" w:rsidRDefault="00F064D9" w:rsidP="00F064D9">
      <w:proofErr w:type="spellStart"/>
      <w:r w:rsidRPr="00E96F07">
        <w:t>QoE</w:t>
      </w:r>
      <w:proofErr w:type="spellEnd"/>
      <w:r w:rsidRPr="00E96F07">
        <w:t xml:space="preserve"> measurement collection continuity for intra-system inter-RAT handover</w:t>
      </w:r>
      <w:r w:rsidRPr="00E96F07">
        <w:rPr>
          <w:rFonts w:eastAsia="宋体"/>
          <w:lang w:eastAsia="zh-CN"/>
        </w:rPr>
        <w:t xml:space="preserve"> </w:t>
      </w:r>
      <w:r w:rsidRPr="00E96F07">
        <w:t xml:space="preserve">is supported. For the handover from NR to LTE, only one </w:t>
      </w:r>
      <w:proofErr w:type="spellStart"/>
      <w:r w:rsidRPr="00E96F07">
        <w:t>QoE</w:t>
      </w:r>
      <w:proofErr w:type="spellEnd"/>
      <w:r w:rsidRPr="00E96F07">
        <w:t xml:space="preserve"> measurement can be continued when the UE connects to the target LTE node. The source gNB decides which </w:t>
      </w:r>
      <w:proofErr w:type="spellStart"/>
      <w:r w:rsidRPr="00E96F07">
        <w:t>QoE</w:t>
      </w:r>
      <w:proofErr w:type="spellEnd"/>
      <w:r w:rsidRPr="00E96F07">
        <w:t xml:space="preserve"> measurement to keep and sends the information about this </w:t>
      </w:r>
      <w:proofErr w:type="spellStart"/>
      <w:r w:rsidRPr="00E96F07">
        <w:t>QoE</w:t>
      </w:r>
      <w:proofErr w:type="spellEnd"/>
      <w:r w:rsidRPr="00E96F07">
        <w:t xml:space="preserve"> measurement to the target ng-eNB.</w:t>
      </w:r>
    </w:p>
    <w:p w14:paraId="6DCCBE98" w14:textId="77777777" w:rsidR="00F064D9" w:rsidRPr="00E96F07" w:rsidRDefault="00F064D9" w:rsidP="00F064D9">
      <w:pPr>
        <w:rPr>
          <w:lang w:eastAsia="zh-CN"/>
        </w:rPr>
      </w:pPr>
      <w:r w:rsidRPr="00E96F07">
        <w:t xml:space="preserve">For intra-5GC handover from E-UTRA to NR, the </w:t>
      </w:r>
      <w:r w:rsidRPr="00E96F07">
        <w:rPr>
          <w:lang w:eastAsia="zh-CN"/>
        </w:rPr>
        <w:t xml:space="preserve">UE releases the LTE </w:t>
      </w:r>
      <w:proofErr w:type="spellStart"/>
      <w:r w:rsidRPr="00E96F07">
        <w:rPr>
          <w:lang w:eastAsia="zh-CN"/>
        </w:rPr>
        <w:t>QoE</w:t>
      </w:r>
      <w:proofErr w:type="spellEnd"/>
      <w:r w:rsidRPr="00E96F07">
        <w:rPr>
          <w:lang w:eastAsia="zh-CN"/>
        </w:rPr>
        <w:t xml:space="preserve"> configuration if received from the source RAT and the UE applies NR </w:t>
      </w:r>
      <w:proofErr w:type="spellStart"/>
      <w:r w:rsidRPr="00E96F07">
        <w:rPr>
          <w:lang w:eastAsia="zh-CN"/>
        </w:rPr>
        <w:t>QoE</w:t>
      </w:r>
      <w:proofErr w:type="spellEnd"/>
      <w:r w:rsidRPr="00E96F07">
        <w:rPr>
          <w:lang w:eastAsia="zh-CN"/>
        </w:rPr>
        <w:t xml:space="preserve"> configuration(s) if received from the target RAT.</w:t>
      </w:r>
    </w:p>
    <w:p w14:paraId="62B8B9B7" w14:textId="77777777" w:rsidR="00F064D9" w:rsidRPr="00E96F07" w:rsidRDefault="00F064D9" w:rsidP="00F064D9">
      <w:pPr>
        <w:rPr>
          <w:lang w:eastAsia="zh-CN"/>
        </w:rPr>
      </w:pPr>
      <w:r w:rsidRPr="00E96F07">
        <w:t xml:space="preserve">For intra-5GC handover from NR to </w:t>
      </w:r>
      <w:r w:rsidRPr="00E96F07">
        <w:rPr>
          <w:lang w:eastAsia="zh-CN"/>
        </w:rPr>
        <w:t>E</w:t>
      </w:r>
      <w:r w:rsidRPr="00E96F07">
        <w:t xml:space="preserve">-UTRA, the UE </w:t>
      </w:r>
      <w:r w:rsidRPr="00E96F07">
        <w:rPr>
          <w:lang w:eastAsia="zh-CN"/>
        </w:rPr>
        <w:t xml:space="preserve">releases all NR </w:t>
      </w:r>
      <w:proofErr w:type="spellStart"/>
      <w:r w:rsidRPr="00E96F07">
        <w:rPr>
          <w:lang w:eastAsia="zh-CN"/>
        </w:rPr>
        <w:t>QoE</w:t>
      </w:r>
      <w:proofErr w:type="spellEnd"/>
      <w:r w:rsidRPr="00E96F07">
        <w:rPr>
          <w:lang w:eastAsia="zh-CN"/>
        </w:rPr>
        <w:t xml:space="preserve"> configuration(s) if received from the source RAT, and the UE applies the LTE </w:t>
      </w:r>
      <w:proofErr w:type="spellStart"/>
      <w:r w:rsidRPr="00E96F07">
        <w:rPr>
          <w:lang w:eastAsia="zh-CN"/>
        </w:rPr>
        <w:t>QoE</w:t>
      </w:r>
      <w:proofErr w:type="spellEnd"/>
      <w:r w:rsidRPr="00E96F07">
        <w:rPr>
          <w:lang w:eastAsia="zh-CN"/>
        </w:rPr>
        <w:t xml:space="preserve"> configuration if received from the target RAT.</w:t>
      </w:r>
    </w:p>
    <w:p w14:paraId="4B8A1644" w14:textId="7BD4461E" w:rsidR="00274E7D" w:rsidRDefault="00274E7D" w:rsidP="00274E7D">
      <w:pPr>
        <w:jc w:val="center"/>
        <w:rPr>
          <w:b/>
          <w:bCs/>
          <w:color w:val="C00000"/>
          <w:lang w:eastAsia="zh-CN"/>
        </w:rPr>
      </w:pPr>
      <w:r w:rsidRPr="00C50263">
        <w:rPr>
          <w:rFonts w:hint="eastAsia"/>
          <w:b/>
          <w:bCs/>
          <w:color w:val="C00000"/>
          <w:lang w:eastAsia="zh-CN"/>
        </w:rPr>
        <w:t>-</w:t>
      </w:r>
      <w:r w:rsidRPr="00C50263">
        <w:rPr>
          <w:b/>
          <w:bCs/>
          <w:color w:val="C00000"/>
          <w:lang w:eastAsia="zh-CN"/>
        </w:rPr>
        <w:t>----------------------------------------------------- Change</w:t>
      </w:r>
      <w:r>
        <w:rPr>
          <w:b/>
          <w:bCs/>
          <w:color w:val="C00000"/>
          <w:lang w:eastAsia="zh-CN"/>
        </w:rPr>
        <w:t xml:space="preserve"> End</w:t>
      </w:r>
      <w:r w:rsidRPr="00C50263">
        <w:rPr>
          <w:b/>
          <w:bCs/>
          <w:color w:val="C00000"/>
          <w:lang w:eastAsia="zh-CN"/>
        </w:rPr>
        <w:t xml:space="preserve"> ---------------------------------------------------------------</w:t>
      </w:r>
    </w:p>
    <w:p w14:paraId="3EE251C7" w14:textId="77777777" w:rsidR="00820485" w:rsidRPr="00F064D9" w:rsidRDefault="00820485"/>
    <w:sectPr w:rsidR="00820485" w:rsidRPr="00F064D9" w:rsidSect="00235E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EF93666"/>
    <w:multiLevelType w:val="hybridMultilevel"/>
    <w:tmpl w:val="8B887CFC"/>
    <w:lvl w:ilvl="0" w:tplc="ACE2E1AE">
      <w:start w:val="1"/>
      <w:numFmt w:val="decimal"/>
      <w:lvlText w:val="%1."/>
      <w:lvlJc w:val="left"/>
      <w:pPr>
        <w:ind w:left="460" w:hanging="360"/>
      </w:pPr>
      <w:rPr>
        <w:rFonts w:eastAsia="宋体"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D77C5A"/>
    <w:multiLevelType w:val="hybridMultilevel"/>
    <w:tmpl w:val="1C58B6DE"/>
    <w:lvl w:ilvl="0" w:tplc="2A36E252">
      <w:start w:val="1"/>
      <w:numFmt w:val="decimal"/>
      <w:lvlText w:val="%1."/>
      <w:lvlJc w:val="left"/>
      <w:pPr>
        <w:ind w:left="462" w:hanging="360"/>
      </w:pPr>
      <w:rPr>
        <w:rFonts w:hint="default"/>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61642312">
    <w:abstractNumId w:val="19"/>
  </w:num>
  <w:num w:numId="2" w16cid:durableId="303508177">
    <w:abstractNumId w:val="15"/>
  </w:num>
  <w:num w:numId="3" w16cid:durableId="1642272039">
    <w:abstractNumId w:val="20"/>
  </w:num>
  <w:num w:numId="4" w16cid:durableId="929778912">
    <w:abstractNumId w:val="10"/>
  </w:num>
  <w:num w:numId="5" w16cid:durableId="1923948801">
    <w:abstractNumId w:val="16"/>
  </w:num>
  <w:num w:numId="6" w16cid:durableId="1290475262">
    <w:abstractNumId w:val="12"/>
  </w:num>
  <w:num w:numId="7" w16cid:durableId="44422740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648760">
    <w:abstractNumId w:val="18"/>
  </w:num>
  <w:num w:numId="9" w16cid:durableId="8454497">
    <w:abstractNumId w:val="9"/>
  </w:num>
  <w:num w:numId="10" w16cid:durableId="437675366">
    <w:abstractNumId w:val="7"/>
  </w:num>
  <w:num w:numId="11" w16cid:durableId="906644744">
    <w:abstractNumId w:val="6"/>
  </w:num>
  <w:num w:numId="12" w16cid:durableId="2087149142">
    <w:abstractNumId w:val="5"/>
  </w:num>
  <w:num w:numId="13" w16cid:durableId="1131099019">
    <w:abstractNumId w:val="4"/>
  </w:num>
  <w:num w:numId="14" w16cid:durableId="700322133">
    <w:abstractNumId w:val="8"/>
  </w:num>
  <w:num w:numId="15" w16cid:durableId="325211245">
    <w:abstractNumId w:val="3"/>
  </w:num>
  <w:num w:numId="16" w16cid:durableId="688408793">
    <w:abstractNumId w:val="2"/>
  </w:num>
  <w:num w:numId="17" w16cid:durableId="2030140277">
    <w:abstractNumId w:val="1"/>
  </w:num>
  <w:num w:numId="18" w16cid:durableId="2102794992">
    <w:abstractNumId w:val="0"/>
  </w:num>
  <w:num w:numId="19" w16cid:durableId="514423896">
    <w:abstractNumId w:val="13"/>
  </w:num>
  <w:num w:numId="20" w16cid:durableId="397093338">
    <w:abstractNumId w:val="14"/>
  </w:num>
  <w:num w:numId="21" w16cid:durableId="1962222686">
    <w:abstractNumId w:val="11"/>
  </w:num>
  <w:num w:numId="22" w16cid:durableId="11667435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B"/>
    <w:rsid w:val="00056A5B"/>
    <w:rsid w:val="000A4B9F"/>
    <w:rsid w:val="000A6394"/>
    <w:rsid w:val="000B7FED"/>
    <w:rsid w:val="000C038A"/>
    <w:rsid w:val="000C6598"/>
    <w:rsid w:val="000D44B3"/>
    <w:rsid w:val="00141B5C"/>
    <w:rsid w:val="00145AC4"/>
    <w:rsid w:val="00145D43"/>
    <w:rsid w:val="00157102"/>
    <w:rsid w:val="0019031B"/>
    <w:rsid w:val="00192C46"/>
    <w:rsid w:val="001A08B3"/>
    <w:rsid w:val="001A2CA0"/>
    <w:rsid w:val="001A7B60"/>
    <w:rsid w:val="001B52F0"/>
    <w:rsid w:val="001B7A65"/>
    <w:rsid w:val="001C77EC"/>
    <w:rsid w:val="001E41F3"/>
    <w:rsid w:val="001E577C"/>
    <w:rsid w:val="0021679B"/>
    <w:rsid w:val="00235EB7"/>
    <w:rsid w:val="0026004D"/>
    <w:rsid w:val="002640DD"/>
    <w:rsid w:val="00270A06"/>
    <w:rsid w:val="00274E7D"/>
    <w:rsid w:val="00275D12"/>
    <w:rsid w:val="00284FEB"/>
    <w:rsid w:val="002860C4"/>
    <w:rsid w:val="002A2233"/>
    <w:rsid w:val="002B5741"/>
    <w:rsid w:val="002C1EB9"/>
    <w:rsid w:val="002E472E"/>
    <w:rsid w:val="002E65FB"/>
    <w:rsid w:val="002F12CA"/>
    <w:rsid w:val="00305409"/>
    <w:rsid w:val="003609EF"/>
    <w:rsid w:val="0036231A"/>
    <w:rsid w:val="00374DD4"/>
    <w:rsid w:val="00380072"/>
    <w:rsid w:val="003B3282"/>
    <w:rsid w:val="003E1A36"/>
    <w:rsid w:val="00410371"/>
    <w:rsid w:val="004242F1"/>
    <w:rsid w:val="00443C94"/>
    <w:rsid w:val="004B4375"/>
    <w:rsid w:val="004B5BCE"/>
    <w:rsid w:val="004B75B7"/>
    <w:rsid w:val="004C3984"/>
    <w:rsid w:val="004D6B45"/>
    <w:rsid w:val="004E3FD5"/>
    <w:rsid w:val="004E43A6"/>
    <w:rsid w:val="0050606E"/>
    <w:rsid w:val="0051227D"/>
    <w:rsid w:val="0051580D"/>
    <w:rsid w:val="00532D5F"/>
    <w:rsid w:val="00547111"/>
    <w:rsid w:val="00592D74"/>
    <w:rsid w:val="00594E64"/>
    <w:rsid w:val="0059503A"/>
    <w:rsid w:val="005E2C44"/>
    <w:rsid w:val="005E4381"/>
    <w:rsid w:val="00621188"/>
    <w:rsid w:val="006257ED"/>
    <w:rsid w:val="006450DC"/>
    <w:rsid w:val="00662385"/>
    <w:rsid w:val="00665C47"/>
    <w:rsid w:val="00675D0D"/>
    <w:rsid w:val="00692A45"/>
    <w:rsid w:val="00695808"/>
    <w:rsid w:val="006A5660"/>
    <w:rsid w:val="006B46FB"/>
    <w:rsid w:val="006E21FB"/>
    <w:rsid w:val="007176FF"/>
    <w:rsid w:val="00792342"/>
    <w:rsid w:val="007959F2"/>
    <w:rsid w:val="007977A8"/>
    <w:rsid w:val="007B512A"/>
    <w:rsid w:val="007B57F6"/>
    <w:rsid w:val="007B5A0B"/>
    <w:rsid w:val="007B76CC"/>
    <w:rsid w:val="007B7A39"/>
    <w:rsid w:val="007C2097"/>
    <w:rsid w:val="007D5E57"/>
    <w:rsid w:val="007D6A07"/>
    <w:rsid w:val="007E4E6F"/>
    <w:rsid w:val="007F293C"/>
    <w:rsid w:val="007F7259"/>
    <w:rsid w:val="008040A8"/>
    <w:rsid w:val="00820485"/>
    <w:rsid w:val="008279FA"/>
    <w:rsid w:val="00830138"/>
    <w:rsid w:val="00845CDD"/>
    <w:rsid w:val="008626E7"/>
    <w:rsid w:val="00870EE7"/>
    <w:rsid w:val="008863B9"/>
    <w:rsid w:val="0089320D"/>
    <w:rsid w:val="008A45A6"/>
    <w:rsid w:val="008F3789"/>
    <w:rsid w:val="008F686C"/>
    <w:rsid w:val="009148DE"/>
    <w:rsid w:val="00941E30"/>
    <w:rsid w:val="00953DF0"/>
    <w:rsid w:val="00972969"/>
    <w:rsid w:val="00973E53"/>
    <w:rsid w:val="009777D9"/>
    <w:rsid w:val="00991B88"/>
    <w:rsid w:val="009A5753"/>
    <w:rsid w:val="009A579D"/>
    <w:rsid w:val="009B2FB9"/>
    <w:rsid w:val="009E3297"/>
    <w:rsid w:val="009F734F"/>
    <w:rsid w:val="00A246B6"/>
    <w:rsid w:val="00A3027D"/>
    <w:rsid w:val="00A343F5"/>
    <w:rsid w:val="00A47E70"/>
    <w:rsid w:val="00A50CF0"/>
    <w:rsid w:val="00A5261F"/>
    <w:rsid w:val="00A61D72"/>
    <w:rsid w:val="00A74E50"/>
    <w:rsid w:val="00A7671C"/>
    <w:rsid w:val="00A819EC"/>
    <w:rsid w:val="00A845FB"/>
    <w:rsid w:val="00AA2CBC"/>
    <w:rsid w:val="00AC5820"/>
    <w:rsid w:val="00AD1CD8"/>
    <w:rsid w:val="00AE7A75"/>
    <w:rsid w:val="00B07345"/>
    <w:rsid w:val="00B13364"/>
    <w:rsid w:val="00B258BB"/>
    <w:rsid w:val="00B43F1F"/>
    <w:rsid w:val="00B67B97"/>
    <w:rsid w:val="00B968C8"/>
    <w:rsid w:val="00BA2F93"/>
    <w:rsid w:val="00BA3EC5"/>
    <w:rsid w:val="00BA51D9"/>
    <w:rsid w:val="00BA5C8A"/>
    <w:rsid w:val="00BB5DFC"/>
    <w:rsid w:val="00BD279D"/>
    <w:rsid w:val="00BD6BB8"/>
    <w:rsid w:val="00BE106E"/>
    <w:rsid w:val="00BE13CF"/>
    <w:rsid w:val="00C50263"/>
    <w:rsid w:val="00C66BA2"/>
    <w:rsid w:val="00C95985"/>
    <w:rsid w:val="00CC3C3E"/>
    <w:rsid w:val="00CC5026"/>
    <w:rsid w:val="00CC68D0"/>
    <w:rsid w:val="00CD1856"/>
    <w:rsid w:val="00D03F9A"/>
    <w:rsid w:val="00D06D51"/>
    <w:rsid w:val="00D11A9D"/>
    <w:rsid w:val="00D24991"/>
    <w:rsid w:val="00D25D5E"/>
    <w:rsid w:val="00D50255"/>
    <w:rsid w:val="00D66520"/>
    <w:rsid w:val="00D97CFD"/>
    <w:rsid w:val="00DA3F9E"/>
    <w:rsid w:val="00DB61E9"/>
    <w:rsid w:val="00DE34CF"/>
    <w:rsid w:val="00E13F3D"/>
    <w:rsid w:val="00E34898"/>
    <w:rsid w:val="00E87AAA"/>
    <w:rsid w:val="00EB09B7"/>
    <w:rsid w:val="00EC1597"/>
    <w:rsid w:val="00EC1B18"/>
    <w:rsid w:val="00EE1284"/>
    <w:rsid w:val="00EE7D7C"/>
    <w:rsid w:val="00F064D9"/>
    <w:rsid w:val="00F21DDA"/>
    <w:rsid w:val="00F23FD5"/>
    <w:rsid w:val="00F25D98"/>
    <w:rsid w:val="00F300FB"/>
    <w:rsid w:val="00F37091"/>
    <w:rsid w:val="00F914E8"/>
    <w:rsid w:val="00FB6386"/>
    <w:rsid w:val="00FD03BD"/>
    <w:rsid w:val="00FF3F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qFormat/>
    <w:rsid w:val="000B7FED"/>
    <w:pPr>
      <w:ind w:left="2268" w:hanging="2268"/>
    </w:pPr>
  </w:style>
  <w:style w:type="paragraph" w:styleId="24">
    <w:name w:val="List Bullet 2"/>
    <w:basedOn w:val="a9"/>
    <w:qFormat/>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6">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7">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3">
    <w:name w:val="网格型1"/>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4"/>
      </w:numPr>
    </w:pPr>
  </w:style>
  <w:style w:type="numbering" w:customStyle="1" w:styleId="1">
    <w:name w:val="项目编号1"/>
    <w:basedOn w:val="a2"/>
    <w:rsid w:val="002C1EB9"/>
    <w:pPr>
      <w:numPr>
        <w:numId w:val="3"/>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9">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884</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24</cp:revision>
  <cp:lastPrinted>1899-12-31T23:00:00Z</cp:lastPrinted>
  <dcterms:created xsi:type="dcterms:W3CDTF">2024-02-01T02:43:00Z</dcterms:created>
  <dcterms:modified xsi:type="dcterms:W3CDTF">2024-02-19T01:20:00Z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